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Ealing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Ealing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Ealing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Ealing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Ealing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Ealing North are estimated to have a score of 1-2 on the PGSI (low-risk gambling), whilst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63.3% </w:t>
      </w:r>
      <w:r w:rsidRPr="004747BF">
        <w:rPr>
          <w:rFonts w:ascii="Libre Franklin Light" w:eastAsia="Times New Roman" w:hAnsi="Libre Franklin Light" w:cs="Calibri Light"/>
        </w:rPr>
        <w:t xml:space="preserve">of those respondents classified as PGSI 8+ in Ealing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Ealing North is estimated to be </w:t>
      </w:r>
      <w:r w:rsidRPr="00773DF7">
        <w:rPr>
          <w:rFonts w:ascii="Libre Franklin Light" w:eastAsia="Times New Roman" w:hAnsi="Libre Franklin Light" w:cs="Calibri Light"/>
          <w:b/>
          <w:bCs/>
          <w:color w:val="C45911" w:themeColor="accent2" w:themeShade="BF"/>
        </w:rPr>
        <w:t xml:space="preserve">£3,427,843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Ealing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Ealing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Ealing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Ealing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ling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Ealing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ling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Ealing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Ealing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ling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Ealing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44.6%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Ealing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Ealing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Ealing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Ealing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Ealing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£3,427,843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Ealing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£55,834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£1,154,677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£82,717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£23,264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£42,651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£2,068,700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£3,427,843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Ealing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Ealing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56.8%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Ealing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Ealing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Ealing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56.8%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Ealing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Ealing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Ealing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5F4BEA0-3B20-4ED5-B659-50F85885641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